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0BD" w:rsidRDefault="000D30BD" w:rsidP="000D30B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PLAYSE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0D30BD" w:rsidRDefault="000D30BD" w:rsidP="000D30B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D30BD" w:rsidRDefault="000D30BD" w:rsidP="000D30B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D30BD" w:rsidRDefault="000D30BD" w:rsidP="000D30B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 made a plaint of account against William James of Whitwell, North</w:t>
      </w:r>
    </w:p>
    <w:p w:rsidR="000D30BD" w:rsidRDefault="000D30BD" w:rsidP="000D30B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Riding of Yorkshire(q.v.).</w:t>
      </w:r>
    </w:p>
    <w:p w:rsidR="000D30BD" w:rsidRDefault="000D30BD" w:rsidP="000D30B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D30BD" w:rsidRDefault="000D30BD" w:rsidP="000D30B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D30BD" w:rsidRDefault="000D30BD" w:rsidP="000D30B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D30BD" w:rsidRDefault="000D30BD" w:rsidP="000D30B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15 July 2016</w:t>
      </w:r>
    </w:p>
    <w:p w:rsidR="006B2F86" w:rsidRPr="00E71FC3" w:rsidRDefault="000D30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0BD" w:rsidRDefault="000D30BD" w:rsidP="00E71FC3">
      <w:pPr>
        <w:spacing w:after="0" w:line="240" w:lineRule="auto"/>
      </w:pPr>
      <w:r>
        <w:separator/>
      </w:r>
    </w:p>
  </w:endnote>
  <w:endnote w:type="continuationSeparator" w:id="0">
    <w:p w:rsidR="000D30BD" w:rsidRDefault="000D30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0BD" w:rsidRDefault="000D30BD" w:rsidP="00E71FC3">
      <w:pPr>
        <w:spacing w:after="0" w:line="240" w:lineRule="auto"/>
      </w:pPr>
      <w:r>
        <w:separator/>
      </w:r>
    </w:p>
  </w:footnote>
  <w:footnote w:type="continuationSeparator" w:id="0">
    <w:p w:rsidR="000D30BD" w:rsidRDefault="000D30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0BD"/>
    <w:rsid w:val="000D30B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8AC4EB-ECF9-4650-A68F-1FAE0276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D30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2017-01-22T21:59:00Z</dcterms:created>
  <dcterms:modified xsi:type="dcterms:W3CDTF">2017-01-22T21:59:00Z</dcterms:modified>
</cp:coreProperties>
</file>